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B7FC0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Emma PLAYCE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14:paraId="3BC0E20F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1AD3648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086A62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6E5FFC0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Apr.1410</w:t>
      </w:r>
      <w:r>
        <w:rPr>
          <w:rFonts w:ascii="Times New Roman" w:hAnsi="Times New Roman" w:cs="Times New Roman"/>
          <w:sz w:val="24"/>
          <w:szCs w:val="24"/>
        </w:rPr>
        <w:tab/>
        <w:t>She was dead by this date.   (C.F.R. 1405-13 p.160)</w:t>
      </w:r>
    </w:p>
    <w:p w14:paraId="209153E6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24C6EA8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3DDD2D" w14:textId="77777777" w:rsidR="00170A61" w:rsidRDefault="00170A61" w:rsidP="00170A6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2022</w:t>
      </w:r>
    </w:p>
    <w:p w14:paraId="769F97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01E3A" w14:textId="77777777" w:rsidR="00170A61" w:rsidRDefault="00170A61" w:rsidP="009139A6">
      <w:r>
        <w:separator/>
      </w:r>
    </w:p>
  </w:endnote>
  <w:endnote w:type="continuationSeparator" w:id="0">
    <w:p w14:paraId="2B2E131E" w14:textId="77777777" w:rsidR="00170A61" w:rsidRDefault="00170A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B2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2F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0F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73A2" w14:textId="77777777" w:rsidR="00170A61" w:rsidRDefault="00170A61" w:rsidP="009139A6">
      <w:r>
        <w:separator/>
      </w:r>
    </w:p>
  </w:footnote>
  <w:footnote w:type="continuationSeparator" w:id="0">
    <w:p w14:paraId="7E9A0D2B" w14:textId="77777777" w:rsidR="00170A61" w:rsidRDefault="00170A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7B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30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94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61"/>
    <w:rsid w:val="000666E0"/>
    <w:rsid w:val="00170A6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3D331"/>
  <w15:chartTrackingRefBased/>
  <w15:docId w15:val="{EF8DE502-09A5-41AE-896C-17AF0F8D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A6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2023-08-02T19:00:00Z</dcterms:created>
  <dcterms:modified xsi:type="dcterms:W3CDTF">2023-08-02T19:00:00Z</dcterms:modified>
</cp:coreProperties>
</file>